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AB4975" w14:textId="46CC9E0E" w:rsidR="00D10E9C" w:rsidRDefault="00D10E9C" w:rsidP="00D10E9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#96-e</w:t>
      </w:r>
      <w:r>
        <w:rPr>
          <w:b/>
          <w:i/>
          <w:noProof/>
          <w:sz w:val="28"/>
        </w:rPr>
        <w:tab/>
      </w:r>
      <w:bookmarkStart w:id="0" w:name="_GoBack"/>
      <w:r w:rsidR="00302016" w:rsidRPr="00302016">
        <w:rPr>
          <w:b/>
          <w:i/>
          <w:noProof/>
          <w:sz w:val="28"/>
        </w:rPr>
        <w:t>R5-224531</w:t>
      </w:r>
      <w:bookmarkEnd w:id="0"/>
    </w:p>
    <w:p w14:paraId="792DE65E" w14:textId="77777777" w:rsidR="00D10E9C" w:rsidRDefault="00D10E9C" w:rsidP="00D10E9C">
      <w:pPr>
        <w:pStyle w:val="CRCoverPage"/>
        <w:outlineLvl w:val="0"/>
        <w:rPr>
          <w:b/>
          <w:noProof/>
          <w:sz w:val="24"/>
        </w:rPr>
      </w:pPr>
      <w:r>
        <w:rPr>
          <w:b/>
          <w:noProof/>
          <w:sz w:val="24"/>
        </w:rPr>
        <w:t xml:space="preserve">Electronic Meeting,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15th </w:t>
      </w:r>
      <w:r>
        <w:rPr>
          <w:b/>
          <w:noProof/>
          <w:sz w:val="24"/>
        </w:rPr>
        <w:fldChar w:fldCharType="end"/>
      </w:r>
      <w:r>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26th Aug 20</w:t>
      </w:r>
      <w:r>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41E61DA1" w:rsidR="001E41F3" w:rsidRPr="00D01D4E" w:rsidRDefault="007B263F" w:rsidP="00514DC3">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514DC3">
              <w:rPr>
                <w:b/>
                <w:noProof/>
                <w:sz w:val="28"/>
              </w:rPr>
              <w:t>903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33B62FBC" w:rsidR="001E41F3" w:rsidRPr="00D01D4E" w:rsidRDefault="00302016" w:rsidP="00C2344A">
            <w:pPr>
              <w:pStyle w:val="CRCoverPage"/>
              <w:spacing w:after="0"/>
              <w:jc w:val="center"/>
              <w:rPr>
                <w:noProof/>
                <w:lang w:eastAsia="zh-CN"/>
              </w:rPr>
            </w:pPr>
            <w:r>
              <w:rPr>
                <w:b/>
                <w:noProof/>
                <w:sz w:val="28"/>
                <w:lang w:eastAsia="zh-CN"/>
              </w:rPr>
              <w:t>0351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325EB9A2" w:rsidR="001E41F3" w:rsidRPr="00D01D4E" w:rsidRDefault="00514DC3" w:rsidP="00514DC3">
            <w:pPr>
              <w:pStyle w:val="CRCoverPage"/>
              <w:spacing w:after="0"/>
              <w:jc w:val="center"/>
              <w:rPr>
                <w:noProof/>
                <w:sz w:val="28"/>
              </w:rPr>
            </w:pPr>
            <w:r>
              <w:rPr>
                <w:b/>
                <w:noProof/>
                <w:sz w:val="28"/>
              </w:rPr>
              <w:t>16</w:t>
            </w:r>
            <w:r w:rsidR="00BB517E">
              <w:rPr>
                <w:b/>
                <w:noProof/>
                <w:sz w:val="28"/>
              </w:rPr>
              <w:t>.</w:t>
            </w:r>
            <w:r>
              <w:rPr>
                <w:b/>
                <w:noProof/>
                <w:sz w:val="28"/>
              </w:rPr>
              <w:t>12</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1" w:name="_Hlt497126619"/>
              <w:r w:rsidRPr="00D01D4E">
                <w:rPr>
                  <w:rStyle w:val="af0"/>
                  <w:rFonts w:cs="Arial"/>
                  <w:b/>
                  <w:i/>
                  <w:noProof/>
                  <w:color w:val="FF0000"/>
                </w:rPr>
                <w:t>L</w:t>
              </w:r>
              <w:bookmarkEnd w:id="1"/>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275B21CA" w:rsidR="001E41F3" w:rsidRPr="00D01D4E" w:rsidRDefault="00CB388F" w:rsidP="00035452">
            <w:pPr>
              <w:pStyle w:val="CRCoverPage"/>
              <w:spacing w:after="0"/>
              <w:ind w:left="100"/>
              <w:rPr>
                <w:noProof/>
                <w:lang w:eastAsia="zh-CN"/>
              </w:rPr>
            </w:pPr>
            <w:r w:rsidRPr="00CB388F">
              <w:rPr>
                <w:noProof/>
                <w:lang w:eastAsia="zh-CN"/>
              </w:rPr>
              <w:t>TT analysis for NR SL RRM TC 9.1.5.x - CBR</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78D710CB" w:rsidR="001E41F3" w:rsidRPr="00D01D4E" w:rsidRDefault="00A20CD9">
            <w:pPr>
              <w:pStyle w:val="CRCoverPage"/>
              <w:spacing w:after="0"/>
              <w:ind w:left="100"/>
              <w:rPr>
                <w:noProof/>
              </w:rPr>
            </w:pPr>
            <w:r w:rsidRPr="00A20CD9">
              <w:rPr>
                <w:noProof/>
              </w:rPr>
              <w:t>5G_V2X_NRSL_eV2XARC-UEConTest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70657F9D" w:rsidR="001E41F3" w:rsidRPr="00D01D4E" w:rsidRDefault="00FB45E2" w:rsidP="0016454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2022-08-</w:t>
            </w:r>
            <w:r>
              <w:rPr>
                <w:noProof/>
              </w:rPr>
              <w:fldChar w:fldCharType="end"/>
            </w:r>
            <w:r>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8280935" w:rsidR="001E41F3" w:rsidRPr="00D01D4E" w:rsidRDefault="007B263F" w:rsidP="00514DC3">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514DC3">
              <w:rPr>
                <w:noProof/>
              </w:rPr>
              <w:t>6</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60D9AE" w:rsidR="00B33E2F" w:rsidRPr="00D01D4E" w:rsidRDefault="00514DC3" w:rsidP="00210196">
            <w:pPr>
              <w:pStyle w:val="CRCoverPage"/>
              <w:numPr>
                <w:ilvl w:val="0"/>
                <w:numId w:val="24"/>
              </w:numPr>
              <w:spacing w:after="0"/>
              <w:rPr>
                <w:noProof/>
                <w:lang w:eastAsia="zh-CN"/>
              </w:rPr>
            </w:pPr>
            <w:r>
              <w:rPr>
                <w:noProof/>
                <w:lang w:eastAsia="zh-CN"/>
              </w:rPr>
              <w:t xml:space="preserve">To provide TT analysis for </w:t>
            </w:r>
            <w:r w:rsidRPr="00514DC3">
              <w:rPr>
                <w:noProof/>
                <w:lang w:eastAsia="zh-CN"/>
              </w:rPr>
              <w:t>NR SL RRM TC 9.1.</w:t>
            </w:r>
            <w:r w:rsidR="00CB388F">
              <w:rPr>
                <w:noProof/>
                <w:lang w:eastAsia="zh-CN"/>
              </w:rPr>
              <w:t xml:space="preserve">5.1 </w:t>
            </w:r>
            <w:r w:rsidR="00CB388F">
              <w:rPr>
                <w:rFonts w:hint="eastAsia"/>
                <w:noProof/>
                <w:lang w:eastAsia="zh-CN"/>
              </w:rPr>
              <w:t>a</w:t>
            </w:r>
            <w:r w:rsidR="00CB388F">
              <w:rPr>
                <w:noProof/>
                <w:lang w:eastAsia="zh-CN"/>
              </w:rPr>
              <w:t>nd 9.1.5.2</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000C829D" w:rsidR="00514DC3" w:rsidRPr="00D01D4E" w:rsidRDefault="00514DC3" w:rsidP="00210196">
            <w:pPr>
              <w:pStyle w:val="CRCoverPage"/>
              <w:numPr>
                <w:ilvl w:val="0"/>
                <w:numId w:val="23"/>
              </w:numPr>
              <w:spacing w:after="0"/>
              <w:rPr>
                <w:noProof/>
              </w:rPr>
            </w:pPr>
            <w:r>
              <w:rPr>
                <w:noProof/>
                <w:lang w:eastAsia="zh-CN"/>
              </w:rPr>
              <w:t xml:space="preserve">TT analysis for </w:t>
            </w:r>
            <w:r w:rsidRPr="00514DC3">
              <w:rPr>
                <w:noProof/>
                <w:lang w:eastAsia="zh-CN"/>
              </w:rPr>
              <w:t xml:space="preserve">NR SL RRM TC </w:t>
            </w:r>
            <w:r w:rsidR="00CB388F" w:rsidRPr="00514DC3">
              <w:rPr>
                <w:noProof/>
                <w:lang w:eastAsia="zh-CN"/>
              </w:rPr>
              <w:t>9.1.</w:t>
            </w:r>
            <w:r w:rsidR="00CB388F">
              <w:rPr>
                <w:noProof/>
                <w:lang w:eastAsia="zh-CN"/>
              </w:rPr>
              <w:t xml:space="preserve">5.1 </w:t>
            </w:r>
            <w:r w:rsidR="00CB388F">
              <w:rPr>
                <w:rFonts w:hint="eastAsia"/>
                <w:noProof/>
                <w:lang w:eastAsia="zh-CN"/>
              </w:rPr>
              <w:t>a</w:t>
            </w:r>
            <w:r w:rsidR="00CB388F">
              <w:rPr>
                <w:noProof/>
                <w:lang w:eastAsia="zh-CN"/>
              </w:rPr>
              <w:t>nd 9.1.5.2</w:t>
            </w:r>
            <w:r>
              <w:rPr>
                <w:noProof/>
                <w:lang w:eastAsia="zh-CN"/>
              </w:rPr>
              <w:t xml:space="preserve"> is provided in attached .zip file.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86AC9" w:rsidR="001E41F3" w:rsidRPr="00D01D4E" w:rsidRDefault="00514DC3" w:rsidP="00C2344A">
            <w:pPr>
              <w:pStyle w:val="CRCoverPage"/>
              <w:spacing w:after="0"/>
              <w:ind w:left="100"/>
              <w:rPr>
                <w:noProof/>
              </w:rPr>
            </w:pPr>
            <w:r>
              <w:rPr>
                <w:noProof/>
                <w:lang w:eastAsia="zh-CN"/>
              </w:rPr>
              <w:t>Work plan is incomplete.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EF7AE4" w:rsidR="001E41F3" w:rsidRPr="00D01D4E" w:rsidRDefault="00514DC3" w:rsidP="00A62D3A">
            <w:pPr>
              <w:pStyle w:val="CRCoverPage"/>
              <w:spacing w:after="0"/>
              <w:ind w:left="100"/>
              <w:rPr>
                <w:noProof/>
              </w:rPr>
            </w:pPr>
            <w:r>
              <w:rPr>
                <w:noProof/>
                <w:lang w:eastAsia="zh-CN"/>
              </w:rPr>
              <w:t>8</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4B0D3" w:rsidR="007B263F" w:rsidRPr="00D01D4E" w:rsidRDefault="00514DC3" w:rsidP="007B263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908902" w:rsidR="007B263F" w:rsidRPr="00D01D4E" w:rsidRDefault="007B263F" w:rsidP="007B263F">
            <w:pPr>
              <w:pStyle w:val="CRCoverPage"/>
              <w:spacing w:after="0"/>
              <w:jc w:val="center"/>
              <w:rPr>
                <w:b/>
                <w:caps/>
                <w:noProof/>
                <w:lang w:eastAsia="zh-CN"/>
              </w:rPr>
            </w:pP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333D9AEC" w:rsidR="00CA378D" w:rsidRPr="00D01D4E" w:rsidRDefault="00514DC3" w:rsidP="00514DC3">
            <w:pPr>
              <w:pStyle w:val="CRCoverPage"/>
              <w:spacing w:after="0"/>
              <w:ind w:left="99"/>
              <w:rPr>
                <w:noProof/>
              </w:rPr>
            </w:pPr>
            <w:r>
              <w:rPr>
                <w:noProof/>
              </w:rPr>
              <w:t>TS</w:t>
            </w:r>
            <w:r w:rsidR="00A62D3A" w:rsidRPr="00D01D4E">
              <w:rPr>
                <w:noProof/>
              </w:rPr>
              <w:t xml:space="preserve"> </w:t>
            </w:r>
            <w:r>
              <w:rPr>
                <w:noProof/>
              </w:rPr>
              <w:t>38.533</w:t>
            </w:r>
            <w:r w:rsidR="00A62D3A" w:rsidRPr="00D01D4E">
              <w:rPr>
                <w:noProof/>
              </w:rPr>
              <w:t xml:space="preserve"> CR </w:t>
            </w:r>
            <w:r w:rsidR="00302016">
              <w:rPr>
                <w:noProof/>
              </w:rPr>
              <w:t>1890, 1891, 1893</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B26416" w:rsidR="007B263F" w:rsidRPr="00302016" w:rsidRDefault="00302016" w:rsidP="00D54284">
            <w:pPr>
              <w:pStyle w:val="CRCoverPage"/>
              <w:spacing w:after="0"/>
              <w:ind w:left="100"/>
              <w:rPr>
                <w:b/>
                <w:noProof/>
              </w:rPr>
            </w:pPr>
            <w:r w:rsidRPr="00302016">
              <w:rPr>
                <w:rFonts w:hint="eastAsia"/>
                <w:b/>
                <w:noProof/>
                <w:lang w:eastAsia="zh-CN"/>
              </w:rPr>
              <w:t>RAN</w:t>
            </w:r>
            <w:r w:rsidRPr="00302016">
              <w:rPr>
                <w:b/>
                <w:noProof/>
              </w:rPr>
              <w:t>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3FFDB202" w14:textId="35466AC8" w:rsidR="00DF6281" w:rsidRDefault="00DF6281" w:rsidP="00DF6281">
      <w:pPr>
        <w:pStyle w:val="H6"/>
        <w:rPr>
          <w:b/>
          <w:noProof/>
          <w:color w:val="00B0F0"/>
        </w:rPr>
      </w:pPr>
      <w:r w:rsidRPr="00D01D4E">
        <w:rPr>
          <w:b/>
          <w:noProof/>
          <w:color w:val="00B0F0"/>
        </w:rPr>
        <w:lastRenderedPageBreak/>
        <w:t>&lt;</w:t>
      </w:r>
      <w:r>
        <w:rPr>
          <w:b/>
          <w:noProof/>
          <w:color w:val="00B0F0"/>
        </w:rPr>
        <w:t>Start</w:t>
      </w:r>
      <w:r w:rsidRPr="00D01D4E">
        <w:rPr>
          <w:b/>
          <w:noProof/>
          <w:color w:val="00B0F0"/>
        </w:rPr>
        <w:t xml:space="preserve"> of modified section </w:t>
      </w:r>
      <w:r>
        <w:rPr>
          <w:b/>
          <w:noProof/>
          <w:color w:val="00B0F0"/>
        </w:rPr>
        <w:t>1</w:t>
      </w:r>
      <w:r w:rsidRPr="00D01D4E">
        <w:rPr>
          <w:b/>
          <w:noProof/>
          <w:color w:val="00B0F0"/>
        </w:rPr>
        <w:t>&gt;</w:t>
      </w:r>
    </w:p>
    <w:p w14:paraId="7EB22B1B" w14:textId="77777777" w:rsidR="00514DC3" w:rsidRPr="00415567" w:rsidRDefault="00514DC3" w:rsidP="00514DC3">
      <w:r w:rsidRPr="00415567">
        <w:t>Add the following attached .zip file to TR 38.903:</w:t>
      </w:r>
    </w:p>
    <w:p w14:paraId="565869B6" w14:textId="1BC2B24B" w:rsidR="00514DC3" w:rsidRDefault="00514DC3" w:rsidP="00514DC3">
      <w:pPr>
        <w:rPr>
          <w:lang w:eastAsia="zh-CN"/>
        </w:rPr>
      </w:pPr>
      <w:r w:rsidRPr="00415567">
        <w:t>"</w:t>
      </w:r>
      <w:r w:rsidR="00D54284" w:rsidRPr="00514DC3">
        <w:rPr>
          <w:lang w:eastAsia="zh-CN"/>
        </w:rPr>
        <w:t>38.533 9.1.</w:t>
      </w:r>
      <w:r w:rsidR="00CB388F">
        <w:rPr>
          <w:lang w:eastAsia="zh-CN"/>
        </w:rPr>
        <w:t>5.1+9.1.5.2</w:t>
      </w:r>
      <w:r w:rsidR="00D54284" w:rsidRPr="00514DC3">
        <w:rPr>
          <w:lang w:eastAsia="zh-CN"/>
        </w:rPr>
        <w:t xml:space="preserve"> TT</w:t>
      </w:r>
      <w:r w:rsidRPr="00415567">
        <w:rPr>
          <w:noProof/>
          <w:lang w:eastAsia="zh-CN"/>
        </w:rPr>
        <w:t xml:space="preserve">.zip </w:t>
      </w:r>
      <w:r w:rsidRPr="00415567">
        <w:t>"</w:t>
      </w:r>
    </w:p>
    <w:p w14:paraId="55D55699" w14:textId="0E9CF961" w:rsidR="00514DC3" w:rsidRDefault="00514DC3" w:rsidP="00514DC3">
      <w:pPr>
        <w:pStyle w:val="H6"/>
        <w:rPr>
          <w:b/>
          <w:noProof/>
          <w:color w:val="00B0F0"/>
        </w:rPr>
      </w:pPr>
      <w:r w:rsidRPr="00D01D4E">
        <w:rPr>
          <w:b/>
          <w:noProof/>
          <w:color w:val="00B0F0"/>
        </w:rPr>
        <w:t>&lt;</w:t>
      </w:r>
      <w:r>
        <w:rPr>
          <w:b/>
          <w:noProof/>
          <w:color w:val="00B0F0"/>
        </w:rPr>
        <w:t>End</w:t>
      </w:r>
      <w:r w:rsidRPr="00D01D4E">
        <w:rPr>
          <w:b/>
          <w:noProof/>
          <w:color w:val="00B0F0"/>
        </w:rPr>
        <w:t xml:space="preserve"> of modified section </w:t>
      </w:r>
      <w:r>
        <w:rPr>
          <w:b/>
          <w:noProof/>
          <w:color w:val="00B0F0"/>
        </w:rPr>
        <w:t>1</w:t>
      </w:r>
      <w:r w:rsidRPr="00D01D4E">
        <w:rPr>
          <w:b/>
          <w:noProof/>
          <w:color w:val="00B0F0"/>
        </w:rPr>
        <w:t>&gt;</w:t>
      </w:r>
    </w:p>
    <w:sectPr w:rsidR="00514DC3"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9B542F" w14:textId="77777777" w:rsidR="00797D75" w:rsidRDefault="00797D75">
      <w:r>
        <w:separator/>
      </w:r>
    </w:p>
  </w:endnote>
  <w:endnote w:type="continuationSeparator" w:id="0">
    <w:p w14:paraId="09E1BA34" w14:textId="77777777" w:rsidR="00797D75" w:rsidRDefault="00797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swiss"/>
    <w:pitch w:val="variable"/>
    <w:sig w:usb0="00000001"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D54284" w:rsidRDefault="00D5428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D54284" w:rsidRDefault="00D54284">
    <w:pPr>
      <w:pStyle w:val="ae"/>
    </w:pPr>
  </w:p>
  <w:p w14:paraId="76366D27" w14:textId="77777777" w:rsidR="00D54284" w:rsidRDefault="00D54284"/>
  <w:p w14:paraId="210662FC" w14:textId="77777777" w:rsidR="00D54284" w:rsidRDefault="00D542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D54284" w:rsidRDefault="00D542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69348A" w14:textId="77777777" w:rsidR="00797D75" w:rsidRDefault="00797D75">
      <w:r>
        <w:separator/>
      </w:r>
    </w:p>
  </w:footnote>
  <w:footnote w:type="continuationSeparator" w:id="0">
    <w:p w14:paraId="57535F81" w14:textId="77777777" w:rsidR="00797D75" w:rsidRDefault="00797D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54284" w:rsidRDefault="00D542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C283294"/>
    <w:multiLevelType w:val="hybridMultilevel"/>
    <w:tmpl w:val="D14CE40C"/>
    <w:lvl w:ilvl="0" w:tplc="370C3C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4AE0BCD"/>
    <w:multiLevelType w:val="hybridMultilevel"/>
    <w:tmpl w:val="59DA6936"/>
    <w:lvl w:ilvl="0" w:tplc="316A40D4">
      <w:start w:val="1"/>
      <w:numFmt w:val="decimal"/>
      <w:lvlText w:val="%1."/>
      <w:lvlJc w:val="left"/>
      <w:pPr>
        <w:ind w:left="560" w:hanging="360"/>
      </w:pPr>
      <w:rPr>
        <w:rFonts w:hint="default"/>
      </w:rPr>
    </w:lvl>
    <w:lvl w:ilvl="1" w:tplc="DD56BEB8">
      <w:start w:val="2"/>
      <w:numFmt w:val="bullet"/>
      <w:lvlText w:val="-"/>
      <w:lvlJc w:val="left"/>
      <w:pPr>
        <w:ind w:left="1040" w:hanging="420"/>
      </w:pPr>
      <w:rPr>
        <w:rFonts w:ascii="Calibri" w:eastAsia="Calibri" w:hAnsi="Calibri"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4"/>
  </w:num>
  <w:num w:numId="5">
    <w:abstractNumId w:val="7"/>
  </w:num>
  <w:num w:numId="6">
    <w:abstractNumId w:val="12"/>
  </w:num>
  <w:num w:numId="7">
    <w:abstractNumId w:val="9"/>
  </w:num>
  <w:num w:numId="8">
    <w:abstractNumId w:val="15"/>
  </w:num>
  <w:num w:numId="9">
    <w:abstractNumId w:val="22"/>
  </w:num>
  <w:num w:numId="10">
    <w:abstractNumId w:val="2"/>
  </w:num>
  <w:num w:numId="11">
    <w:abstractNumId w:val="25"/>
  </w:num>
  <w:num w:numId="12">
    <w:abstractNumId w:val="11"/>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0"/>
  </w:num>
  <w:num w:numId="22">
    <w:abstractNumId w:val="6"/>
  </w:num>
  <w:num w:numId="23">
    <w:abstractNumId w:val="1"/>
  </w:num>
  <w:num w:numId="24">
    <w:abstractNumId w:val="23"/>
  </w:num>
  <w:num w:numId="25">
    <w:abstractNumId w:val="5"/>
  </w:num>
  <w:num w:numId="26">
    <w:abstractNumId w:val="16"/>
  </w:num>
  <w:num w:numId="27">
    <w:abstractNumId w:val="14"/>
  </w:num>
  <w:num w:numId="28">
    <w:abstractNumId w:val="1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8756A"/>
    <w:rsid w:val="000A6394"/>
    <w:rsid w:val="000A6A1F"/>
    <w:rsid w:val="000B2B0A"/>
    <w:rsid w:val="000B7FED"/>
    <w:rsid w:val="000C038A"/>
    <w:rsid w:val="000C45DB"/>
    <w:rsid w:val="000C6598"/>
    <w:rsid w:val="000D44B3"/>
    <w:rsid w:val="000E05EE"/>
    <w:rsid w:val="000E520D"/>
    <w:rsid w:val="000E5594"/>
    <w:rsid w:val="001017CC"/>
    <w:rsid w:val="0011680A"/>
    <w:rsid w:val="00140951"/>
    <w:rsid w:val="00145D43"/>
    <w:rsid w:val="00146DA9"/>
    <w:rsid w:val="00164545"/>
    <w:rsid w:val="00185605"/>
    <w:rsid w:val="00192C46"/>
    <w:rsid w:val="001A08B3"/>
    <w:rsid w:val="001A47E3"/>
    <w:rsid w:val="001A7B60"/>
    <w:rsid w:val="001B52F0"/>
    <w:rsid w:val="001B7A65"/>
    <w:rsid w:val="001D266F"/>
    <w:rsid w:val="001E41F3"/>
    <w:rsid w:val="001E6117"/>
    <w:rsid w:val="001F0111"/>
    <w:rsid w:val="00210196"/>
    <w:rsid w:val="00224782"/>
    <w:rsid w:val="00237495"/>
    <w:rsid w:val="002421B5"/>
    <w:rsid w:val="0026004D"/>
    <w:rsid w:val="00262E73"/>
    <w:rsid w:val="002640DD"/>
    <w:rsid w:val="00275D12"/>
    <w:rsid w:val="002844FC"/>
    <w:rsid w:val="00284841"/>
    <w:rsid w:val="00284FEB"/>
    <w:rsid w:val="002860C4"/>
    <w:rsid w:val="00292136"/>
    <w:rsid w:val="002A0D96"/>
    <w:rsid w:val="002B5741"/>
    <w:rsid w:val="002C7B24"/>
    <w:rsid w:val="002D7388"/>
    <w:rsid w:val="002E3B95"/>
    <w:rsid w:val="002E472E"/>
    <w:rsid w:val="002E51C3"/>
    <w:rsid w:val="00302016"/>
    <w:rsid w:val="00305409"/>
    <w:rsid w:val="00335AC0"/>
    <w:rsid w:val="0034507C"/>
    <w:rsid w:val="003609EF"/>
    <w:rsid w:val="0036231A"/>
    <w:rsid w:val="0037116B"/>
    <w:rsid w:val="00374DD4"/>
    <w:rsid w:val="00375E79"/>
    <w:rsid w:val="003A6203"/>
    <w:rsid w:val="003B48BB"/>
    <w:rsid w:val="003C0911"/>
    <w:rsid w:val="003E1A36"/>
    <w:rsid w:val="003F1603"/>
    <w:rsid w:val="003F213C"/>
    <w:rsid w:val="003F7C79"/>
    <w:rsid w:val="00410371"/>
    <w:rsid w:val="00414A5C"/>
    <w:rsid w:val="004242F1"/>
    <w:rsid w:val="00436CF5"/>
    <w:rsid w:val="00454869"/>
    <w:rsid w:val="00477742"/>
    <w:rsid w:val="00490EE0"/>
    <w:rsid w:val="004A09CE"/>
    <w:rsid w:val="004A682E"/>
    <w:rsid w:val="004A7989"/>
    <w:rsid w:val="004B75B7"/>
    <w:rsid w:val="004D2662"/>
    <w:rsid w:val="004D7DE7"/>
    <w:rsid w:val="00502C0E"/>
    <w:rsid w:val="005141D9"/>
    <w:rsid w:val="00514DC3"/>
    <w:rsid w:val="0051580D"/>
    <w:rsid w:val="00520AAC"/>
    <w:rsid w:val="00533118"/>
    <w:rsid w:val="00547111"/>
    <w:rsid w:val="0056488F"/>
    <w:rsid w:val="00592D74"/>
    <w:rsid w:val="005A38A8"/>
    <w:rsid w:val="005E2C44"/>
    <w:rsid w:val="005E2C64"/>
    <w:rsid w:val="005F3D85"/>
    <w:rsid w:val="005F669F"/>
    <w:rsid w:val="006127AF"/>
    <w:rsid w:val="00621188"/>
    <w:rsid w:val="006257ED"/>
    <w:rsid w:val="00630900"/>
    <w:rsid w:val="00653DE4"/>
    <w:rsid w:val="00665C47"/>
    <w:rsid w:val="00671F4E"/>
    <w:rsid w:val="00671FB8"/>
    <w:rsid w:val="006876A0"/>
    <w:rsid w:val="00695808"/>
    <w:rsid w:val="00696F17"/>
    <w:rsid w:val="006A22B3"/>
    <w:rsid w:val="006B46FB"/>
    <w:rsid w:val="006D68AC"/>
    <w:rsid w:val="006D6AD5"/>
    <w:rsid w:val="006E21FB"/>
    <w:rsid w:val="006F6B5B"/>
    <w:rsid w:val="00706DE7"/>
    <w:rsid w:val="00724878"/>
    <w:rsid w:val="007336DA"/>
    <w:rsid w:val="007455FA"/>
    <w:rsid w:val="00771B95"/>
    <w:rsid w:val="00777E96"/>
    <w:rsid w:val="00792342"/>
    <w:rsid w:val="00792471"/>
    <w:rsid w:val="00793E10"/>
    <w:rsid w:val="007977A8"/>
    <w:rsid w:val="00797D75"/>
    <w:rsid w:val="007B263F"/>
    <w:rsid w:val="007B512A"/>
    <w:rsid w:val="007C2097"/>
    <w:rsid w:val="007D6A07"/>
    <w:rsid w:val="007F7259"/>
    <w:rsid w:val="008040A8"/>
    <w:rsid w:val="008279FA"/>
    <w:rsid w:val="00841271"/>
    <w:rsid w:val="008544B3"/>
    <w:rsid w:val="008626E7"/>
    <w:rsid w:val="00864B23"/>
    <w:rsid w:val="00870EE7"/>
    <w:rsid w:val="008863B9"/>
    <w:rsid w:val="008A45A6"/>
    <w:rsid w:val="008B0806"/>
    <w:rsid w:val="008D3CCC"/>
    <w:rsid w:val="008F3789"/>
    <w:rsid w:val="008F686C"/>
    <w:rsid w:val="009148DE"/>
    <w:rsid w:val="00927B57"/>
    <w:rsid w:val="00937F37"/>
    <w:rsid w:val="00941E30"/>
    <w:rsid w:val="00942164"/>
    <w:rsid w:val="00946440"/>
    <w:rsid w:val="00947A1B"/>
    <w:rsid w:val="009777D9"/>
    <w:rsid w:val="00991B88"/>
    <w:rsid w:val="009931F9"/>
    <w:rsid w:val="009A5753"/>
    <w:rsid w:val="009A579D"/>
    <w:rsid w:val="009B1048"/>
    <w:rsid w:val="009C0D94"/>
    <w:rsid w:val="009D0E1B"/>
    <w:rsid w:val="009E0DA2"/>
    <w:rsid w:val="009E3297"/>
    <w:rsid w:val="009E7095"/>
    <w:rsid w:val="009F734F"/>
    <w:rsid w:val="00A17F3B"/>
    <w:rsid w:val="00A20CD9"/>
    <w:rsid w:val="00A246B6"/>
    <w:rsid w:val="00A47E70"/>
    <w:rsid w:val="00A50CF0"/>
    <w:rsid w:val="00A62D3A"/>
    <w:rsid w:val="00A637B3"/>
    <w:rsid w:val="00A7671C"/>
    <w:rsid w:val="00A95F7F"/>
    <w:rsid w:val="00AA2CBC"/>
    <w:rsid w:val="00AA632F"/>
    <w:rsid w:val="00AA6BA5"/>
    <w:rsid w:val="00AC5820"/>
    <w:rsid w:val="00AD1CD8"/>
    <w:rsid w:val="00AD2918"/>
    <w:rsid w:val="00AF66F5"/>
    <w:rsid w:val="00B13489"/>
    <w:rsid w:val="00B258BB"/>
    <w:rsid w:val="00B268E1"/>
    <w:rsid w:val="00B33E2F"/>
    <w:rsid w:val="00B40CB9"/>
    <w:rsid w:val="00B57A58"/>
    <w:rsid w:val="00B67B97"/>
    <w:rsid w:val="00B745E0"/>
    <w:rsid w:val="00B80A63"/>
    <w:rsid w:val="00B968C8"/>
    <w:rsid w:val="00BA3EC5"/>
    <w:rsid w:val="00BA51D9"/>
    <w:rsid w:val="00BB517E"/>
    <w:rsid w:val="00BB5DFC"/>
    <w:rsid w:val="00BD279D"/>
    <w:rsid w:val="00BD6BB8"/>
    <w:rsid w:val="00BE1781"/>
    <w:rsid w:val="00BF3CC0"/>
    <w:rsid w:val="00BF6189"/>
    <w:rsid w:val="00C14C54"/>
    <w:rsid w:val="00C2344A"/>
    <w:rsid w:val="00C2780D"/>
    <w:rsid w:val="00C64198"/>
    <w:rsid w:val="00C66BA2"/>
    <w:rsid w:val="00C82798"/>
    <w:rsid w:val="00C870F6"/>
    <w:rsid w:val="00C95985"/>
    <w:rsid w:val="00CA378D"/>
    <w:rsid w:val="00CB388F"/>
    <w:rsid w:val="00CB38F0"/>
    <w:rsid w:val="00CC5026"/>
    <w:rsid w:val="00CC68D0"/>
    <w:rsid w:val="00CD3811"/>
    <w:rsid w:val="00CD7D01"/>
    <w:rsid w:val="00CF2E88"/>
    <w:rsid w:val="00CF58B2"/>
    <w:rsid w:val="00D01D4E"/>
    <w:rsid w:val="00D03F9A"/>
    <w:rsid w:val="00D06D51"/>
    <w:rsid w:val="00D10E9C"/>
    <w:rsid w:val="00D24991"/>
    <w:rsid w:val="00D366A5"/>
    <w:rsid w:val="00D44B71"/>
    <w:rsid w:val="00D50255"/>
    <w:rsid w:val="00D53284"/>
    <w:rsid w:val="00D54284"/>
    <w:rsid w:val="00D66520"/>
    <w:rsid w:val="00D8200B"/>
    <w:rsid w:val="00D84AE9"/>
    <w:rsid w:val="00DE34CF"/>
    <w:rsid w:val="00DE7DDB"/>
    <w:rsid w:val="00DF1474"/>
    <w:rsid w:val="00DF6281"/>
    <w:rsid w:val="00E03511"/>
    <w:rsid w:val="00E13F3D"/>
    <w:rsid w:val="00E34898"/>
    <w:rsid w:val="00E62098"/>
    <w:rsid w:val="00E634D0"/>
    <w:rsid w:val="00EB09B7"/>
    <w:rsid w:val="00EE03E9"/>
    <w:rsid w:val="00EE7D7C"/>
    <w:rsid w:val="00EF62AE"/>
    <w:rsid w:val="00EF6F9C"/>
    <w:rsid w:val="00F067DC"/>
    <w:rsid w:val="00F10995"/>
    <w:rsid w:val="00F157B6"/>
    <w:rsid w:val="00F223E2"/>
    <w:rsid w:val="00F25D98"/>
    <w:rsid w:val="00F300FB"/>
    <w:rsid w:val="00F30133"/>
    <w:rsid w:val="00F334B2"/>
    <w:rsid w:val="00F34477"/>
    <w:rsid w:val="00F630FE"/>
    <w:rsid w:val="00F76012"/>
    <w:rsid w:val="00F8172A"/>
    <w:rsid w:val="00F85167"/>
    <w:rsid w:val="00FB45E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uiPriority w:val="3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
    <w:name w:val="标题 2 Char"/>
    <w:aliases w:val="22 Char"/>
    <w:uiPriority w:val="9"/>
    <w:rsid w:val="00AD2918"/>
    <w:rPr>
      <w:rFonts w:ascii="Arial" w:hAnsi="Arial"/>
      <w:sz w:val="32"/>
      <w:lang w:val="en-GB"/>
    </w:rPr>
  </w:style>
  <w:style w:type="character" w:customStyle="1" w:styleId="3Char">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rsid w:val="00DF6281"/>
    <w:rPr>
      <w:rFonts w:ascii="Arial" w:eastAsia="Times New Roman" w:hAnsi="Arial"/>
      <w:b/>
      <w:noProof/>
      <w:sz w:val="18"/>
      <w:lang w:eastAsia="en-US"/>
    </w:rPr>
  </w:style>
  <w:style w:type="character" w:customStyle="1" w:styleId="EditorsNoteChar2">
    <w:name w:val="Editor's Note Char2"/>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rsid w:val="00DF6281"/>
    <w:rPr>
      <w:rFonts w:ascii="Times New Roman" w:hAnsi="Times New Roman" w:cs="Times New Roman" w:hint="default"/>
      <w:b/>
      <w:bCs w:val="0"/>
      <w:lang w:val="en-GB"/>
    </w:rPr>
  </w:style>
  <w:style w:type="character" w:customStyle="1" w:styleId="h5Char3">
    <w:name w:val="h5 Char3"/>
    <w:rsid w:val="00DF6281"/>
    <w:rPr>
      <w:rFonts w:ascii="Arial" w:hAnsi="Arial"/>
      <w:sz w:val="22"/>
      <w:lang w:val="en-GB" w:eastAsia="en-GB" w:bidi="ar-SA"/>
    </w:rPr>
  </w:style>
  <w:style w:type="character" w:customStyle="1" w:styleId="Heading1Char3">
    <w:name w:val="Heading 1 Char3"/>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rsid w:val="00DF6281"/>
    <w:rPr>
      <w:rFonts w:ascii="Arial" w:hAnsi="Arial"/>
      <w:sz w:val="36"/>
      <w:lang w:val="en-GB" w:eastAsia="en-US"/>
    </w:rPr>
  </w:style>
  <w:style w:type="character" w:customStyle="1" w:styleId="FooterChar4">
    <w:name w:val="Footer Char4"/>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8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68DCA-6231-4E6F-A5BA-ECCA8045D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685</TotalTime>
  <Pages>2</Pages>
  <Words>331</Words>
  <Characters>1890</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2022-02-21T03:38:00Z</dcterms:created>
  <dcterms:modified xsi:type="dcterms:W3CDTF">2022-08-05T03:19:00Z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(3)FTnaN+G8mxoYxcGe0u4iHOg6rYV2f7lLwVwlhPPbgPuTz2BiHSGjr8qL6+eXwuOM8DUewRIU
/0VFxjrQJZWCRULiBKCzQPiBC3H3kVZ3eu7RqCuoAaQTXJRKDPtEvB4KusevexhJiVONbLu+
iZeYXloaYxVvOJx7Dwo3YvpXHBTmfQt2XkZzMPU5wuaqvCLm2YF1OxdjX3bfcvPsZz6x6pTj
ZJgUJPK3dPk+pVF/37</vt:lpwstr>
  </property>
  <property fmtid="{D5CDD505-2E9C-101B-9397-08002B2CF9AE}" pid="22" name="_2015_ms_pID_7253431">
    <vt:lpwstr>TF/P3eLu0QtYitaUxWDhzyHAALfBr1ztisKWhthYUnDCcIxyXjKFjm
LZP8B4WrxRaUxED5balOND6ZMgxoSZx25wbCa81rwmj3Rt4RlzhPexpt9OqykVnI+4t0B/nm
HOknWGXrdTKXuX0DHjSQ9uI2IfVNtzB7bUDnWe7jt67tU2fZ8DDs5B37BdQov+VfIIaPOiCG
Q5ARlJ4qyF3x5zI6VLP4vwHRv2srDwZWGtzg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Qw==</vt:lpwstr>
  </property>
</Properties>
</file>